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C1852" w14:textId="77777777" w:rsidR="00DB1581" w:rsidRDefault="00DB1581" w:rsidP="00DB15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CLEBURY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fl.1439)</w:t>
      </w:r>
    </w:p>
    <w:p w14:paraId="52EDD256" w14:textId="77777777" w:rsidR="00DB1581" w:rsidRDefault="00DB1581" w:rsidP="00DB15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08AB1133" w14:textId="77777777" w:rsidR="00DB1581" w:rsidRDefault="00DB1581" w:rsidP="00DB1581">
      <w:pPr>
        <w:pStyle w:val="NoSpacing"/>
        <w:rPr>
          <w:rFonts w:cs="Times New Roman"/>
          <w:szCs w:val="24"/>
        </w:rPr>
      </w:pPr>
    </w:p>
    <w:p w14:paraId="25BF90D8" w14:textId="77777777" w:rsidR="00DB1581" w:rsidRDefault="00DB1581" w:rsidP="00DB1581">
      <w:pPr>
        <w:pStyle w:val="NoSpacing"/>
        <w:rPr>
          <w:rFonts w:cs="Times New Roman"/>
          <w:szCs w:val="24"/>
        </w:rPr>
      </w:pPr>
    </w:p>
    <w:p w14:paraId="4124749A" w14:textId="77777777" w:rsidR="00DB1581" w:rsidRDefault="00DB1581" w:rsidP="00DB15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Oct/Nov1439</w:t>
      </w:r>
      <w:r>
        <w:rPr>
          <w:rFonts w:cs="Times New Roman"/>
          <w:szCs w:val="24"/>
        </w:rPr>
        <w:tab/>
        <w:t>He was elected a Searcher of Wine in the East.</w:t>
      </w:r>
    </w:p>
    <w:p w14:paraId="2E9A1263" w14:textId="77777777" w:rsidR="00DB1581" w:rsidRDefault="00DB1581" w:rsidP="00DB1581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67C01CA8" w14:textId="77777777" w:rsidR="00DB1581" w:rsidRDefault="00DB1581" w:rsidP="00DB1581">
      <w:pPr>
        <w:pStyle w:val="NoSpacing"/>
        <w:ind w:left="1440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p.573)</w:t>
      </w:r>
      <w:r>
        <w:rPr>
          <w:rFonts w:cs="Times New Roman"/>
          <w:szCs w:val="24"/>
        </w:rPr>
        <w:tab/>
      </w:r>
    </w:p>
    <w:p w14:paraId="501837D1" w14:textId="77777777" w:rsidR="00DB1581" w:rsidRDefault="00DB1581" w:rsidP="00DB15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Nov.1440</w:t>
      </w:r>
      <w:r>
        <w:rPr>
          <w:rFonts w:cs="Times New Roman"/>
          <w:szCs w:val="24"/>
        </w:rPr>
        <w:tab/>
        <w:t>He was re-elected.   (ibid.)</w:t>
      </w:r>
    </w:p>
    <w:p w14:paraId="4C221E26" w14:textId="77777777" w:rsidR="00DB1581" w:rsidRDefault="00DB1581" w:rsidP="00DB15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Nov.1441</w:t>
      </w:r>
      <w:r>
        <w:rPr>
          <w:rFonts w:cs="Times New Roman"/>
          <w:szCs w:val="24"/>
        </w:rPr>
        <w:tab/>
        <w:t>He was elected again.   (ibid.)</w:t>
      </w:r>
    </w:p>
    <w:p w14:paraId="53EB6DBF" w14:textId="77777777" w:rsidR="00DB1581" w:rsidRDefault="00DB1581" w:rsidP="00DB15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Nov.1442</w:t>
      </w:r>
      <w:r>
        <w:rPr>
          <w:rFonts w:cs="Times New Roman"/>
          <w:szCs w:val="24"/>
        </w:rPr>
        <w:tab/>
        <w:t>He was re-elected.   (ibid.)</w:t>
      </w:r>
    </w:p>
    <w:p w14:paraId="09DE1F58" w14:textId="77777777" w:rsidR="00DB1581" w:rsidRDefault="00DB1581" w:rsidP="00DB1581">
      <w:pPr>
        <w:pStyle w:val="NoSpacing"/>
        <w:rPr>
          <w:rFonts w:cs="Times New Roman"/>
          <w:szCs w:val="24"/>
        </w:rPr>
      </w:pPr>
    </w:p>
    <w:p w14:paraId="2965161D" w14:textId="77777777" w:rsidR="00DB1581" w:rsidRDefault="00DB1581" w:rsidP="00DB1581">
      <w:pPr>
        <w:pStyle w:val="NoSpacing"/>
        <w:rPr>
          <w:rFonts w:cs="Times New Roman"/>
          <w:szCs w:val="24"/>
        </w:rPr>
      </w:pPr>
    </w:p>
    <w:p w14:paraId="260E1148" w14:textId="77777777" w:rsidR="00DB1581" w:rsidRDefault="00DB1581" w:rsidP="00DB15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January 2024</w:t>
      </w:r>
    </w:p>
    <w:p w14:paraId="2E1D9A3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7973A" w14:textId="77777777" w:rsidR="00DB1581" w:rsidRDefault="00DB1581" w:rsidP="009139A6">
      <w:r>
        <w:separator/>
      </w:r>
    </w:p>
  </w:endnote>
  <w:endnote w:type="continuationSeparator" w:id="0">
    <w:p w14:paraId="7ED0F928" w14:textId="77777777" w:rsidR="00DB1581" w:rsidRDefault="00DB15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58D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9F7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36D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A996B" w14:textId="77777777" w:rsidR="00DB1581" w:rsidRDefault="00DB1581" w:rsidP="009139A6">
      <w:r>
        <w:separator/>
      </w:r>
    </w:p>
  </w:footnote>
  <w:footnote w:type="continuationSeparator" w:id="0">
    <w:p w14:paraId="20F12F8F" w14:textId="77777777" w:rsidR="00DB1581" w:rsidRDefault="00DB15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1EC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48A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59C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58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B158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4CB9B"/>
  <w15:chartTrackingRefBased/>
  <w15:docId w15:val="{A64E3978-AD32-4DF9-B7E1-C8EBDBA46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2024-01-26T20:26:00Z</dcterms:created>
  <dcterms:modified xsi:type="dcterms:W3CDTF">2024-01-26T20:26:00Z</dcterms:modified>
</cp:coreProperties>
</file>